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4C6FDE" w14:textId="77777777" w:rsidR="00DC13DA" w:rsidRDefault="00DC13DA" w:rsidP="00DC13D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CLOUGH (</w:t>
      </w:r>
      <w:proofErr w:type="gramStart"/>
      <w:r>
        <w:rPr>
          <w:rFonts w:ascii="Times New Roman" w:hAnsi="Times New Roman" w:cs="Times New Roman"/>
          <w:u w:val="single"/>
        </w:rPr>
        <w:t>CLUGH)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 (fl.1484)</w:t>
      </w:r>
    </w:p>
    <w:p w14:paraId="106C9874" w14:textId="77777777" w:rsidR="00DC13DA" w:rsidRPr="006E47A4" w:rsidRDefault="00DC13DA" w:rsidP="00DC13D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Tailor.</w:t>
      </w:r>
    </w:p>
    <w:p w14:paraId="312156E9" w14:textId="77777777" w:rsidR="00DC13DA" w:rsidRPr="00EF28C4" w:rsidRDefault="00DC13DA" w:rsidP="00DC13DA">
      <w:pPr>
        <w:rPr>
          <w:rFonts w:ascii="Times New Roman" w:hAnsi="Times New Roman" w:cs="Times New Roman"/>
        </w:rPr>
      </w:pPr>
    </w:p>
    <w:p w14:paraId="670FE808" w14:textId="685F561A" w:rsidR="00DC13DA" w:rsidRDefault="00DC13DA" w:rsidP="00DC13DA">
      <w:pPr>
        <w:rPr>
          <w:rFonts w:ascii="Times New Roman" w:hAnsi="Times New Roman" w:cs="Times New Roman"/>
        </w:rPr>
      </w:pPr>
    </w:p>
    <w:p w14:paraId="6D3E5B69" w14:textId="77777777" w:rsidR="00A171AF" w:rsidRDefault="00A171AF" w:rsidP="00A171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and John </w:t>
      </w:r>
      <w:proofErr w:type="spellStart"/>
      <w:r>
        <w:rPr>
          <w:rFonts w:ascii="Times New Roman" w:hAnsi="Times New Roman" w:cs="Times New Roman"/>
        </w:rPr>
        <w:t>Beauley</w:t>
      </w:r>
      <w:proofErr w:type="spellEnd"/>
      <w:r>
        <w:rPr>
          <w:rFonts w:ascii="Times New Roman" w:hAnsi="Times New Roman" w:cs="Times New Roman"/>
        </w:rPr>
        <w:t>(q.v.) made a plaint of debt against Stephen Hodges</w:t>
      </w:r>
    </w:p>
    <w:p w14:paraId="0C45C6DB" w14:textId="77777777" w:rsidR="00A171AF" w:rsidRDefault="00A171AF" w:rsidP="00A171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Frithenden</w:t>
      </w:r>
      <w:proofErr w:type="spellEnd"/>
      <w:r>
        <w:rPr>
          <w:rFonts w:ascii="Times New Roman" w:hAnsi="Times New Roman" w:cs="Times New Roman"/>
        </w:rPr>
        <w:t>, Kent(q.v.).</w:t>
      </w:r>
    </w:p>
    <w:p w14:paraId="2C77066D" w14:textId="6BEA6ED6" w:rsidR="00A171AF" w:rsidRDefault="00A171AF" w:rsidP="00A171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68456E5E" w14:textId="77777777" w:rsidR="00DC13DA" w:rsidRDefault="00DC13DA" w:rsidP="00DC13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Sir John </w:t>
      </w:r>
      <w:proofErr w:type="spellStart"/>
      <w:r>
        <w:rPr>
          <w:rFonts w:ascii="Times New Roman" w:hAnsi="Times New Roman" w:cs="Times New Roman"/>
        </w:rPr>
        <w:t>Middelton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Belsay</w:t>
      </w:r>
      <w:proofErr w:type="spellEnd"/>
      <w:r>
        <w:rPr>
          <w:rFonts w:ascii="Times New Roman" w:hAnsi="Times New Roman" w:cs="Times New Roman"/>
        </w:rPr>
        <w:t>,</w:t>
      </w:r>
    </w:p>
    <w:p w14:paraId="4AA808D4" w14:textId="77777777" w:rsidR="00DC13DA" w:rsidRDefault="00DC13DA" w:rsidP="00DC13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Northumberland(q.v.), Richard Garnet of South Lambeth, Surrey(q.v.),</w:t>
      </w:r>
    </w:p>
    <w:p w14:paraId="2B679072" w14:textId="77777777" w:rsidR="00DC13DA" w:rsidRDefault="00DC13DA" w:rsidP="00DC13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Moneton</w:t>
      </w:r>
      <w:proofErr w:type="spellEnd"/>
      <w:r>
        <w:rPr>
          <w:rFonts w:ascii="Times New Roman" w:hAnsi="Times New Roman" w:cs="Times New Roman"/>
        </w:rPr>
        <w:t xml:space="preserve"> of London, barber(q.v.), and John </w:t>
      </w:r>
      <w:proofErr w:type="spellStart"/>
      <w:r>
        <w:rPr>
          <w:rFonts w:ascii="Times New Roman" w:hAnsi="Times New Roman" w:cs="Times New Roman"/>
        </w:rPr>
        <w:t>Madford</w:t>
      </w:r>
      <w:proofErr w:type="spellEnd"/>
      <w:r>
        <w:rPr>
          <w:rFonts w:ascii="Times New Roman" w:hAnsi="Times New Roman" w:cs="Times New Roman"/>
        </w:rPr>
        <w:t xml:space="preserve"> of Islington,</w:t>
      </w:r>
    </w:p>
    <w:p w14:paraId="3F1D40AD" w14:textId="77777777" w:rsidR="00DC13DA" w:rsidRDefault="00DC13DA" w:rsidP="00DC13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Middlesex(q.v.).</w:t>
      </w:r>
    </w:p>
    <w:p w14:paraId="60470FD4" w14:textId="77777777" w:rsidR="00DC13DA" w:rsidRDefault="00DC13DA" w:rsidP="00DC13D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21370FD5" w14:textId="77777777" w:rsidR="00DC13DA" w:rsidRDefault="00DC13DA" w:rsidP="00DC13DA">
      <w:pPr>
        <w:jc w:val="both"/>
        <w:rPr>
          <w:rFonts w:ascii="Times New Roman" w:hAnsi="Times New Roman" w:cs="Times New Roman"/>
        </w:rPr>
      </w:pPr>
    </w:p>
    <w:p w14:paraId="586733B9" w14:textId="77777777" w:rsidR="00DC13DA" w:rsidRDefault="00DC13DA" w:rsidP="00DC13DA">
      <w:pPr>
        <w:jc w:val="both"/>
        <w:rPr>
          <w:rFonts w:ascii="Times New Roman" w:hAnsi="Times New Roman" w:cs="Times New Roman"/>
        </w:rPr>
      </w:pPr>
    </w:p>
    <w:p w14:paraId="0A3815C7" w14:textId="1F5FB72A" w:rsidR="00DC13DA" w:rsidRDefault="00DC13DA" w:rsidP="00DC13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June 2017</w:t>
      </w:r>
    </w:p>
    <w:p w14:paraId="36028F2A" w14:textId="0C9D7343" w:rsidR="00A171AF" w:rsidRDefault="00A171AF" w:rsidP="00DC13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October 2020</w:t>
      </w:r>
    </w:p>
    <w:p w14:paraId="24A83768" w14:textId="77777777" w:rsidR="006B2F86" w:rsidRPr="00E71FC3" w:rsidRDefault="00640088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148AB0" w14:textId="77777777" w:rsidR="00DC13DA" w:rsidRDefault="00DC13DA" w:rsidP="00E71FC3">
      <w:r>
        <w:separator/>
      </w:r>
    </w:p>
  </w:endnote>
  <w:endnote w:type="continuationSeparator" w:id="0">
    <w:p w14:paraId="35108563" w14:textId="77777777" w:rsidR="00DC13DA" w:rsidRDefault="00DC13D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163C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624887" w14:textId="77777777" w:rsidR="00DC13DA" w:rsidRDefault="00DC13DA" w:rsidP="00E71FC3">
      <w:r>
        <w:separator/>
      </w:r>
    </w:p>
  </w:footnote>
  <w:footnote w:type="continuationSeparator" w:id="0">
    <w:p w14:paraId="784C7275" w14:textId="77777777" w:rsidR="00DC13DA" w:rsidRDefault="00DC13D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3DA"/>
    <w:rsid w:val="001A7C09"/>
    <w:rsid w:val="00577BD5"/>
    <w:rsid w:val="00656CBA"/>
    <w:rsid w:val="006A1F77"/>
    <w:rsid w:val="00733BE7"/>
    <w:rsid w:val="00A171AF"/>
    <w:rsid w:val="00AB52E8"/>
    <w:rsid w:val="00B16D3F"/>
    <w:rsid w:val="00BB41AC"/>
    <w:rsid w:val="00DC13D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50AA8"/>
  <w15:chartTrackingRefBased/>
  <w15:docId w15:val="{4585AFAD-6D6E-44C1-8270-1F3580C38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3D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2017-06-30T19:47:00Z</dcterms:created>
  <dcterms:modified xsi:type="dcterms:W3CDTF">2020-10-14T09:48:00Z</dcterms:modified>
</cp:coreProperties>
</file>